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EAF" w:rsidRDefault="00212EAF" w:rsidP="00212EA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_Hlk491845607"/>
      <w:bookmarkStart w:id="1" w:name="_GoBack"/>
      <w:bookmarkEnd w:id="1"/>
      <w:r>
        <w:rPr>
          <w:rFonts w:ascii="Arial" w:hAnsi="Arial" w:cs="Arial"/>
          <w:b/>
          <w:sz w:val="24"/>
          <w:szCs w:val="24"/>
        </w:rPr>
        <w:t>3GPP TSG RAN meeting #81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10C51" w:rsidRPr="00F10C51">
        <w:rPr>
          <w:rFonts w:ascii="Arial" w:hAnsi="Arial" w:cs="Arial"/>
          <w:b/>
          <w:sz w:val="24"/>
          <w:szCs w:val="24"/>
        </w:rPr>
        <w:t>RP-181548</w:t>
      </w:r>
    </w:p>
    <w:p w:rsidR="006A45BA" w:rsidRPr="009E2721" w:rsidRDefault="00212EAF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Gold Coast, Australia, September 10-13, 2018</w:t>
      </w:r>
      <w:bookmarkEnd w:id="0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6075E" w:rsidRPr="00C6075E">
        <w:rPr>
          <w:rFonts w:eastAsia="Batang" w:cs="Arial"/>
          <w:sz w:val="18"/>
          <w:szCs w:val="18"/>
          <w:lang w:eastAsia="zh-CN"/>
        </w:rPr>
        <w:t>RP-180806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 w:hint="eastAsia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 w:hint="eastAsia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10.8.1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rFonts w:hint="eastAsia"/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A65404" w:rsidP="00830D78">
            <w:pPr>
              <w:pStyle w:val="TAC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rFonts w:hint="eastAsia"/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r w:rsidR="00000758" w:rsidRPr="00000758">
              <w:t>xDL/yUL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2">
          <w:tblGrid>
            <w:gridCol w:w="1101"/>
            <w:gridCol w:w="3969"/>
            <w:gridCol w:w="4536"/>
          </w:tblGrid>
        </w:tblGridChange>
      </w:tblGrid>
      <w:tr w:rsidR="00A36378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:rsidR="002E5CBA" w:rsidRDefault="00B945E8" w:rsidP="00B945E8">
      <w:pPr>
        <w:rPr>
          <w:rFonts w:eastAsia="MS Mincho" w:hint="eastAsia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:rsidR="00B945E8" w:rsidRPr="009C133A" w:rsidRDefault="002E5CBA" w:rsidP="00DD2811">
      <w:pPr>
        <w:ind w:left="720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:rsidR="002E5CBA" w:rsidRDefault="002E5CBA" w:rsidP="00DD2811">
      <w:pPr>
        <w:ind w:firstLine="720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:rsidR="00B945E8" w:rsidRPr="00C110CD" w:rsidRDefault="002E5CBA" w:rsidP="00B945E8">
      <w:pPr>
        <w:numPr>
          <w:ilvl w:val="0"/>
          <w:numId w:val="10"/>
        </w:numPr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:rsidR="00B945E8" w:rsidRPr="008230B2" w:rsidRDefault="00B945E8" w:rsidP="00B945E8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945E8" w:rsidRPr="007E3289" w:rsidRDefault="002E5CBA" w:rsidP="002E5CBA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:rsidR="00B945E8" w:rsidRPr="007E3289" w:rsidRDefault="002E5CBA" w:rsidP="002E5CBA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:rsidR="00B945E8" w:rsidRPr="00630341" w:rsidRDefault="00B945E8" w:rsidP="00B945E8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945E8" w:rsidRPr="007E3289" w:rsidRDefault="002E5CBA" w:rsidP="002E5CBA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:rsidR="00B945E8" w:rsidRPr="007E3289" w:rsidRDefault="002E5CBA" w:rsidP="002E5CBA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lastRenderedPageBreak/>
        <w:t>Any other identified reasons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:rsidR="00755797" w:rsidRDefault="00755797" w:rsidP="00755797">
      <w:pPr>
        <w:numPr>
          <w:ilvl w:val="0"/>
          <w:numId w:val="8"/>
        </w:numPr>
        <w:ind w:right="-99"/>
        <w:rPr>
          <w:rFonts w:hint="eastAsia"/>
        </w:rPr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:rsidR="00755797" w:rsidRPr="008B137A" w:rsidRDefault="00755797" w:rsidP="00755797">
      <w:pPr>
        <w:pStyle w:val="Caption"/>
        <w:keepNext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:rsidTr="00E17D0D">
        <w:trPr>
          <w:cantSplit/>
        </w:trPr>
        <w:tc>
          <w:tcPr>
            <w:tcW w:w="636" w:type="dxa"/>
          </w:tcPr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55797" w:rsidRPr="00E17D0D" w:rsidRDefault="00755797" w:rsidP="00E17D0D">
            <w:pPr>
              <w:pStyle w:val="TAL"/>
              <w:jc w:val="center"/>
              <w:rPr>
                <w:rFonts w:hint="eastAsia"/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Pr="00DF56B9" w:rsidRDefault="00DF56B9" w:rsidP="00DF56B9">
            <w:pPr>
              <w:jc w:val="center"/>
              <w:rPr>
                <w:rFonts w:ascii="Arial" w:hAnsi="Arial" w:cs="Arial" w:hint="eastAsia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:rsidR="00DF56B9" w:rsidRP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Shao Zhe,</w:t>
            </w:r>
          </w:p>
          <w:p w:rsidR="00DF56B9" w:rsidRPr="00DF56B9" w:rsidRDefault="00DF56B9" w:rsidP="00DF56B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:rsidR="00DF56B9" w:rsidRPr="00DF56B9" w:rsidRDefault="00DF56B9" w:rsidP="00DF56B9">
            <w:pPr>
              <w:pStyle w:val="TAL"/>
              <w:rPr>
                <w:rFonts w:cs="Arial" w:hint="eastAsia"/>
                <w:sz w:val="16"/>
                <w:szCs w:val="16"/>
              </w:rPr>
            </w:pPr>
            <w:hyperlink r:id="rId12" w:history="1">
              <w:r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:rsidR="00DF56B9" w:rsidRPr="00DF56B9" w:rsidRDefault="00DF56B9" w:rsidP="00DF56B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:rsidR="00DF56B9" w:rsidRPr="00DF56B9" w:rsidRDefault="007C36B7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:rsidR="00DF56B9" w:rsidRPr="009E2721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:rsidR="00DF56B9" w:rsidRPr="009E2721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EE61E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:rsidR="00DF56B9" w:rsidRPr="009E2721" w:rsidRDefault="00DF56B9" w:rsidP="00DF56B9">
            <w:pPr>
              <w:pStyle w:val="TAL"/>
              <w:rPr>
                <w:rFonts w:cs="Arial"/>
              </w:rPr>
            </w:pPr>
            <w:hyperlink r:id="rId15" w:history="1">
              <w:r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:rsidR="00DF56B9" w:rsidRDefault="00DF56B9" w:rsidP="00DF56B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137A" w:rsidRDefault="00755797" w:rsidP="00755797">
      <w:pPr>
        <w:pStyle w:val="Caption"/>
        <w:keepNext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:rsidTr="00E17D0D">
        <w:trPr>
          <w:cantSplit/>
        </w:trPr>
        <w:tc>
          <w:tcPr>
            <w:tcW w:w="636" w:type="dxa"/>
          </w:tcPr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55797" w:rsidRPr="00E17D0D" w:rsidRDefault="00755797" w:rsidP="00E17D0D">
            <w:pPr>
              <w:pStyle w:val="TAL"/>
              <w:jc w:val="center"/>
              <w:rPr>
                <w:rFonts w:hint="eastAsia"/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EE61E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:rsidR="00DF56B9" w:rsidRPr="00DF56B9" w:rsidRDefault="00DF56B9" w:rsidP="00DF56B9">
            <w:pPr>
              <w:pStyle w:val="TAL"/>
              <w:rPr>
                <w:rFonts w:cs="Arial"/>
              </w:rPr>
            </w:pPr>
            <w:hyperlink r:id="rId16" w:history="1">
              <w:r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DF56B9" w:rsidRPr="00E17D0D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EE61E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0D1BD9" w:rsidRPr="00E17D0D" w:rsidTr="000D6DF3">
        <w:trPr>
          <w:cantSplit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rFonts w:ascii="Arial" w:hAnsi="Arial" w:cs="Arial" w:hint="eastAsi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hyperlink r:id="rId18" w:history="1"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0D6DF3" w:rsidTr="0062597C">
        <w:trPr>
          <w:cantSplit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rFonts w:ascii="Arial" w:hAnsi="Arial" w:cs="Arial" w:hint="eastAsi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hyperlink r:id="rId19" w:history="1"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0D1BD9" w:rsidRPr="00EE7D23" w:rsidTr="00EE7E00">
        <w:trPr>
          <w:cantSplit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rFonts w:ascii="Arial" w:hAnsi="Arial" w:cs="Arial" w:hint="eastAsi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:rsidR="000D1BD9" w:rsidRPr="000D1BD9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hyperlink r:id="rId20" w:history="1"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EE7D23" w:rsidTr="00EE7E00">
        <w:trPr>
          <w:cantSplit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rFonts w:ascii="Arial" w:hAnsi="Arial" w:cs="Arial" w:hint="eastAsia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:rsidR="000D1BD9" w:rsidRPr="000D1BD9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hyperlink r:id="rId21" w:history="1"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E17D0D" w:rsidTr="000D6DF3">
        <w:trPr>
          <w:cantSplit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rFonts w:ascii="Arial" w:hAnsi="Arial" w:cs="Arial" w:hint="eastAsia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863" w:type="dxa"/>
          </w:tcPr>
          <w:p w:rsidR="000D1BD9" w:rsidRPr="00EE7D2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hyperlink r:id="rId22" w:history="1"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0D1BD9" w:rsidRPr="00E17D0D" w:rsidTr="000D6DF3">
        <w:trPr>
          <w:cantSplit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HiSilicon </w:t>
            </w:r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0D1BD9" w:rsidRPr="00E17D0D" w:rsidTr="000D6DF3">
        <w:trPr>
          <w:cantSplit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color w:val="0000FF"/>
                <w:sz w:val="16"/>
                <w:szCs w:val="16"/>
              </w:rPr>
              <w:t>1B_2CC_DL_42A-42A_BCS1-new</w:t>
            </w:r>
          </w:p>
        </w:tc>
      </w:tr>
      <w:tr w:rsidR="000D1BD9" w:rsidRPr="00E17D0D" w:rsidTr="000D6DF3">
        <w:trPr>
          <w:cantSplit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color w:val="0000FF"/>
                <w:sz w:val="16"/>
                <w:szCs w:val="16"/>
              </w:rPr>
              <w:t>1B_3CC_DL_42A-42C_BCS1-new</w:t>
            </w:r>
          </w:p>
        </w:tc>
      </w:tr>
      <w:tr w:rsidR="000D1BD9" w:rsidRPr="00E17D0D" w:rsidTr="000D6DF3">
        <w:trPr>
          <w:cantSplit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rFonts w:cs="Arial"/>
                <w:color w:val="0000FF"/>
                <w:sz w:val="16"/>
                <w:szCs w:val="16"/>
              </w:rPr>
            </w:pPr>
            <w:r w:rsidRPr="002163EA">
              <w:rPr>
                <w:rFonts w:cs="Arial"/>
                <w:color w:val="0000FF"/>
                <w:sz w:val="16"/>
                <w:szCs w:val="16"/>
              </w:rPr>
              <w:t>1B_3CC_DL_42A-42C_BCS1-new</w:t>
            </w:r>
          </w:p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color w:val="0000FF"/>
                <w:sz w:val="16"/>
                <w:szCs w:val="16"/>
              </w:rPr>
              <w:t>1B_2CC_DL_42C_UL_42C_BCS1-completed</w:t>
            </w:r>
          </w:p>
        </w:tc>
      </w:tr>
      <w:tr w:rsidR="000D1BD9" w:rsidRPr="00E17D0D" w:rsidTr="000D6DF3">
        <w:trPr>
          <w:cantSplit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rFonts w:cs="Arial"/>
                <w:color w:val="0000FF"/>
                <w:sz w:val="16"/>
                <w:szCs w:val="16"/>
              </w:rPr>
            </w:pPr>
            <w:r w:rsidRPr="002163EA">
              <w:rPr>
                <w:rFonts w:cs="Arial"/>
                <w:color w:val="0000FF"/>
                <w:sz w:val="16"/>
                <w:szCs w:val="16"/>
              </w:rPr>
              <w:t>1B_4CC_DL_42C-42C_BCS1-new</w:t>
            </w:r>
          </w:p>
          <w:p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color w:val="0000FF"/>
                <w:sz w:val="16"/>
                <w:szCs w:val="16"/>
              </w:rPr>
              <w:t>1B_3CC_DL_42A-42C_UL_42C-BCS1-new</w:t>
            </w:r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5C8B" w:rsidRDefault="00755797" w:rsidP="00755797">
      <w:pPr>
        <w:pStyle w:val="Caption"/>
        <w:keepNext/>
        <w:rPr>
          <w:rFonts w:hint="eastAsia"/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:rsidR="00755797" w:rsidRDefault="00755797" w:rsidP="00755797">
      <w:pPr>
        <w:pStyle w:val="Caption"/>
        <w:keepNext/>
        <w:rPr>
          <w:rFonts w:hint="eastAsia"/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lastRenderedPageBreak/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55797" w:rsidRDefault="00755797" w:rsidP="00755797">
      <w:pPr>
        <w:pStyle w:val="Caption"/>
        <w:keepNext/>
      </w:pPr>
    </w:p>
    <w:p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4B1CF1" w:rsidRPr="007E1396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lastRenderedPageBreak/>
              <w:t>CA_48A-48C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4B1CF1" w:rsidRPr="00E17D0D" w:rsidRDefault="004B1CF1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4B1CF1" w:rsidRPr="00DC29C2" w:rsidRDefault="004B1CF1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CF1" w:rsidRPr="007E1396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CF1" w:rsidRPr="00DC29C2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4B1CF1" w:rsidRPr="00592D24" w:rsidRDefault="004B1CF1" w:rsidP="004B1CF1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CA_48C-48A-48A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4B1CF1" w:rsidRPr="00592D24" w:rsidRDefault="004B1CF1" w:rsidP="004B1CF1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CA_48A-48A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4B1CF1" w:rsidRPr="00E17D0D" w:rsidRDefault="004B1CF1" w:rsidP="004B1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4B1CF1" w:rsidRPr="00DC29C2" w:rsidRDefault="004B1CF1" w:rsidP="004B1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CF1" w:rsidRPr="00DC29C2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4B1CF1" w:rsidRPr="00592D24" w:rsidRDefault="004B1CF1" w:rsidP="009C0680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CA_48C-48A-48A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4B1CF1" w:rsidRPr="00592D24" w:rsidRDefault="004B1CF1" w:rsidP="009C0680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CA_48A-48A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4B1CF1" w:rsidRPr="00E17D0D" w:rsidRDefault="004B1CF1" w:rsidP="009C0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4B1CF1" w:rsidRPr="00DC29C2" w:rsidRDefault="004B1CF1" w:rsidP="009C0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7E1396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CA_48C-48A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A-48C Bandwidth combination set 0 in the 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:rsidR="0064496B" w:rsidRPr="00A7059D" w:rsidRDefault="0064496B" w:rsidP="0064496B">
      <w:pPr>
        <w:spacing w:after="0"/>
        <w:rPr>
          <w:rFonts w:hint="eastAsia"/>
          <w:bCs/>
          <w:lang w:eastAsia="ja-JP"/>
        </w:rPr>
      </w:pPr>
    </w:p>
    <w:p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3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:rsidTr="00072A56">
        <w:tc>
          <w:tcPr>
            <w:tcW w:w="1617" w:type="dxa"/>
          </w:tcPr>
          <w:p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:rsidTr="00E400B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F3C29" w:rsidRPr="00000758" w:rsidRDefault="0064496B" w:rsidP="0064496B">
      <w:pPr>
        <w:ind w:right="-99"/>
        <w:rPr>
          <w:rFonts w:hint="eastAsia"/>
          <w:i/>
          <w:lang w:val="sv-SE" w:eastAsia="ja-JP"/>
        </w:rPr>
      </w:pPr>
      <w:r w:rsidRPr="00000758">
        <w:rPr>
          <w:lang w:val="sv-SE"/>
        </w:rPr>
        <w:t xml:space="preserve"> </w:t>
      </w:r>
      <w:r w:rsidR="00000758" w:rsidRPr="00000758">
        <w:rPr>
          <w:i/>
          <w:lang w:val="sv-SE" w:eastAsia="ja-JP"/>
        </w:rPr>
        <w:t>Per Lindell</w:t>
      </w:r>
      <w:r w:rsidR="0033027D" w:rsidRPr="00000758">
        <w:rPr>
          <w:i/>
          <w:lang w:val="sv-SE"/>
        </w:rPr>
        <w:t xml:space="preserve">, </w:t>
      </w:r>
      <w:r w:rsidR="00000758" w:rsidRPr="00000758">
        <w:rPr>
          <w:i/>
          <w:lang w:val="sv-SE" w:eastAsia="ja-JP"/>
        </w:rPr>
        <w:t>Er</w:t>
      </w:r>
      <w:r w:rsidR="00000758">
        <w:rPr>
          <w:i/>
          <w:lang w:val="sv-SE" w:eastAsia="ja-JP"/>
        </w:rPr>
        <w:t>icsson</w:t>
      </w:r>
      <w:r w:rsidR="0033027D" w:rsidRPr="00000758">
        <w:rPr>
          <w:i/>
          <w:lang w:val="sv-SE"/>
        </w:rPr>
        <w:t xml:space="preserve">, </w:t>
      </w:r>
      <w:hyperlink r:id="rId23" w:history="1">
        <w:r w:rsidR="00000758" w:rsidRPr="008904D2">
          <w:rPr>
            <w:rStyle w:val="Hyperlink"/>
            <w:i/>
            <w:lang w:val="sv-SE"/>
          </w:rPr>
          <w:t>per.lindell@ericsson.com</w:t>
        </w:r>
      </w:hyperlink>
    </w:p>
    <w:p w:rsidR="002C2D4A" w:rsidRPr="00000758" w:rsidRDefault="002C2D4A" w:rsidP="002C2D4A">
      <w:pPr>
        <w:spacing w:after="0"/>
        <w:rPr>
          <w:lang w:val="sv-SE"/>
        </w:rPr>
      </w:pPr>
    </w:p>
    <w:p w:rsidR="002C2D4A" w:rsidRPr="00000758" w:rsidRDefault="002C2D4A" w:rsidP="002C2D4A">
      <w:pPr>
        <w:spacing w:after="0"/>
        <w:rPr>
          <w:lang w:val="sv-SE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6DF3" w:rsidRDefault="000D6DF3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Charters Communication</w:t>
            </w:r>
          </w:p>
        </w:tc>
      </w:tr>
      <w:tr w:rsidR="000D6DF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6DF3" w:rsidRDefault="000D6DF3" w:rsidP="001C5C86">
            <w:pPr>
              <w:pStyle w:val="TAL"/>
              <w:rPr>
                <w:rFonts w:hint="eastAsia"/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6DF3" w:rsidRDefault="000D6DF3" w:rsidP="001C5C86">
            <w:pPr>
              <w:pStyle w:val="TAL"/>
              <w:rPr>
                <w:rFonts w:hint="eastAsia"/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6DF3" w:rsidRDefault="000D6DF3" w:rsidP="001C5C86">
            <w:pPr>
              <w:pStyle w:val="TAL"/>
              <w:rPr>
                <w:rFonts w:hint="eastAsia"/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072" w:rsidRDefault="002D5072">
      <w:r>
        <w:separator/>
      </w:r>
    </w:p>
  </w:endnote>
  <w:endnote w:type="continuationSeparator" w:id="0">
    <w:p w:rsidR="002D5072" w:rsidRDefault="002D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072" w:rsidRDefault="002D5072">
      <w:r>
        <w:separator/>
      </w:r>
    </w:p>
  </w:footnote>
  <w:footnote w:type="continuationSeparator" w:id="0">
    <w:p w:rsidR="002D5072" w:rsidRDefault="002D5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1001BD"/>
    <w:rsid w:val="00102222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63EA"/>
    <w:rsid w:val="0022193C"/>
    <w:rsid w:val="00221B1E"/>
    <w:rsid w:val="00223071"/>
    <w:rsid w:val="00240DCD"/>
    <w:rsid w:val="00246B86"/>
    <w:rsid w:val="0024786B"/>
    <w:rsid w:val="00251D80"/>
    <w:rsid w:val="002640E5"/>
    <w:rsid w:val="0026436F"/>
    <w:rsid w:val="0026606E"/>
    <w:rsid w:val="00276403"/>
    <w:rsid w:val="00281520"/>
    <w:rsid w:val="002C2D4A"/>
    <w:rsid w:val="002D4430"/>
    <w:rsid w:val="002D5072"/>
    <w:rsid w:val="002E5909"/>
    <w:rsid w:val="002E5CBA"/>
    <w:rsid w:val="002E6A7D"/>
    <w:rsid w:val="002E7A9E"/>
    <w:rsid w:val="002F0BEB"/>
    <w:rsid w:val="002F3C41"/>
    <w:rsid w:val="0030045C"/>
    <w:rsid w:val="003205AD"/>
    <w:rsid w:val="0033027D"/>
    <w:rsid w:val="0033412F"/>
    <w:rsid w:val="00335FB2"/>
    <w:rsid w:val="00344158"/>
    <w:rsid w:val="00383E51"/>
    <w:rsid w:val="0038516D"/>
    <w:rsid w:val="003869D7"/>
    <w:rsid w:val="003A1EB0"/>
    <w:rsid w:val="003C0CF7"/>
    <w:rsid w:val="003C0F14"/>
    <w:rsid w:val="003C6DA6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52435"/>
    <w:rsid w:val="00453E19"/>
    <w:rsid w:val="004739BC"/>
    <w:rsid w:val="0048267C"/>
    <w:rsid w:val="004876B9"/>
    <w:rsid w:val="00493A79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502CD2"/>
    <w:rsid w:val="00504E33"/>
    <w:rsid w:val="005136BD"/>
    <w:rsid w:val="005142E0"/>
    <w:rsid w:val="00544505"/>
    <w:rsid w:val="00552C2C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3A15"/>
    <w:rsid w:val="006A0EF8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62BE"/>
    <w:rsid w:val="00722267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30D78"/>
    <w:rsid w:val="00834A60"/>
    <w:rsid w:val="00863E89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36E9E"/>
    <w:rsid w:val="00A40015"/>
    <w:rsid w:val="00A42FE5"/>
    <w:rsid w:val="00A4744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D9F"/>
    <w:rsid w:val="00C57C50"/>
    <w:rsid w:val="00C6075E"/>
    <w:rsid w:val="00C715CA"/>
    <w:rsid w:val="00C72DB5"/>
    <w:rsid w:val="00C7495D"/>
    <w:rsid w:val="00C77CE9"/>
    <w:rsid w:val="00C861BD"/>
    <w:rsid w:val="00C9330C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69F3"/>
    <w:rsid w:val="00DC4907"/>
    <w:rsid w:val="00DD017C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84CD8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A4E"/>
    <w:rsid w:val="00FF3F0C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semiHidden/>
    <w:rsid w:val="00116CAC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6CAC"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1EE9E-ED65-4641-92C5-DF753A0E2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2458</Words>
  <Characters>13031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15459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</cp:revision>
  <cp:lastPrinted>2000-02-29T10:31:00Z</cp:lastPrinted>
  <dcterms:created xsi:type="dcterms:W3CDTF">2018-08-30T07:12:00Z</dcterms:created>
  <dcterms:modified xsi:type="dcterms:W3CDTF">2018-08-30T07:12:00Z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